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Oxford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Oxford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Oxford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Oxford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Oxford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Oxford East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Oxford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Oxford East is estimated to be </w:t>
      </w:r>
      <w:r w:rsidRPr="00773DF7">
        <w:rPr>
          <w:rFonts w:ascii="Libre Franklin Light" w:eastAsia="Times New Roman" w:hAnsi="Libre Franklin Light" w:cs="Calibri Light"/>
          <w:b/>
          <w:bCs/>
          <w:color w:val="C45911" w:themeColor="accent2" w:themeShade="BF"/>
        </w:rPr>
        <w:t xml:space="preserve">£3,317,683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Oxford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Oxford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xford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Oxford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xford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Oxford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xford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Oxford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Oxford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Oxford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Oxford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Oxford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£3,317,683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Oxford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£54,040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£1,117,569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£80,059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£41,280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£2,002,218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£3,317,683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Oxford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Oxford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Oxford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Oxford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Oxford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Oxford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E0CC2D-4930-4CBE-B39D-25FB98077C9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